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31233" w14:textId="77777777" w:rsidR="00AB312B" w:rsidRDefault="001B41D0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1373123A" w14:textId="77777777" w:rsidTr="00703861">
        <w:tc>
          <w:tcPr>
            <w:tcW w:w="1131" w:type="dxa"/>
            <w:gridSpan w:val="2"/>
            <w:vAlign w:val="bottom"/>
          </w:tcPr>
          <w:p w14:paraId="13731234" w14:textId="77777777" w:rsidR="00AB312B" w:rsidRDefault="001B41D0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tc>
          <w:tcPr>
            <w:tcW w:w="5503" w:type="dxa"/>
            <w:gridSpan w:val="5"/>
            <w:tcBorders>
              <w:bottom w:val="single" w:sz="4" w:space="0" w:color="077F9A" w:themeColor="accent1"/>
            </w:tcBorders>
            <w:tcMar>
              <w:left w:w="115" w:type="dxa"/>
            </w:tcMar>
            <w:vAlign w:val="bottom"/>
          </w:tcPr>
          <w:p w14:paraId="13731235" w14:textId="77777777" w:rsidR="00AB312B" w:rsidRDefault="00AB312B" w:rsidP="0022692A">
            <w:pPr>
              <w:pStyle w:val="FormInfo"/>
            </w:pPr>
          </w:p>
        </w:tc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13731236" w14:textId="77777777" w:rsidR="00AB312B" w:rsidRDefault="001B41D0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3731237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B56002">
                  <w:t>November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13731238" w14:textId="77777777" w:rsidR="00AB312B" w:rsidRDefault="001B41D0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13731239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13731246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1373123B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1373123C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1373123D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1373123E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1373123F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13731240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13731241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13731242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13731243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13731244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13731245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1373124E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3731247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13731248" w14:textId="77777777" w:rsidR="00AB312B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Dry feed</w:t>
            </w:r>
          </w:p>
          <w:p w14:paraId="13731249" w14:textId="77777777" w:rsidR="00A67AF0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Thick syrup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4A" w14:textId="77777777" w:rsidR="00AB312B" w:rsidRDefault="00AB312B"/>
        </w:tc>
        <w:tc>
          <w:tcPr>
            <w:tcW w:w="2736" w:type="dxa"/>
          </w:tcPr>
          <w:p w14:paraId="1373124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4C" w14:textId="77777777" w:rsidR="00AB312B" w:rsidRDefault="00AB312B"/>
        </w:tc>
        <w:tc>
          <w:tcPr>
            <w:tcW w:w="2735" w:type="dxa"/>
          </w:tcPr>
          <w:p w14:paraId="1373124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3731255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373124F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13731250" w14:textId="77777777" w:rsidR="00AB312B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Oxalic acid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51" w14:textId="77777777" w:rsidR="00AB312B" w:rsidRDefault="00AB312B"/>
        </w:tc>
        <w:tc>
          <w:tcPr>
            <w:tcW w:w="2736" w:type="dxa"/>
          </w:tcPr>
          <w:p w14:paraId="1373125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53" w14:textId="77777777" w:rsidR="00AB312B" w:rsidRDefault="00AB312B"/>
        </w:tc>
        <w:tc>
          <w:tcPr>
            <w:tcW w:w="2735" w:type="dxa"/>
          </w:tcPr>
          <w:p w14:paraId="1373125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373125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13731256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13731257" w14:textId="77777777" w:rsidR="00AB312B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Warm day only</w:t>
            </w:r>
          </w:p>
          <w:p w14:paraId="13731258" w14:textId="77777777" w:rsidR="00A67AF0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external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59" w14:textId="77777777" w:rsidR="00AB312B" w:rsidRDefault="00AB312B" w:rsidP="00681D7A"/>
        </w:tc>
        <w:tc>
          <w:tcPr>
            <w:tcW w:w="2736" w:type="dxa"/>
          </w:tcPr>
          <w:p w14:paraId="1373125A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5B" w14:textId="77777777" w:rsidR="00AB312B" w:rsidRDefault="00AB312B"/>
        </w:tc>
        <w:tc>
          <w:tcPr>
            <w:tcW w:w="2735" w:type="dxa"/>
          </w:tcPr>
          <w:p w14:paraId="1373125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3731264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1373125E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1373125F" w14:textId="77777777" w:rsidR="00AB312B" w:rsidRDefault="00A67AF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N/A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60" w14:textId="77777777" w:rsidR="00AB312B" w:rsidRDefault="00AB312B"/>
        </w:tc>
        <w:tc>
          <w:tcPr>
            <w:tcW w:w="2736" w:type="dxa"/>
          </w:tcPr>
          <w:p w14:paraId="13731261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62" w14:textId="77777777" w:rsidR="00AB312B" w:rsidRDefault="00AB312B"/>
        </w:tc>
        <w:tc>
          <w:tcPr>
            <w:tcW w:w="2735" w:type="dxa"/>
          </w:tcPr>
          <w:p w14:paraId="1373126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373126C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13731265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13731266" w14:textId="77777777" w:rsidR="00AB312B" w:rsidRDefault="00A67A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Place hive wrap/windbreaker</w:t>
            </w:r>
          </w:p>
          <w:p w14:paraId="13731267" w14:textId="77777777" w:rsidR="00A67AF0" w:rsidRDefault="00A67A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Make list of items needed for next year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68" w14:textId="77777777" w:rsidR="00AB312B" w:rsidRDefault="00AB312B"/>
        </w:tc>
        <w:tc>
          <w:tcPr>
            <w:tcW w:w="2736" w:type="dxa"/>
          </w:tcPr>
          <w:p w14:paraId="1373126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6A" w14:textId="77777777" w:rsidR="00AB312B" w:rsidRDefault="00AB312B"/>
        </w:tc>
        <w:tc>
          <w:tcPr>
            <w:tcW w:w="2735" w:type="dxa"/>
          </w:tcPr>
          <w:p w14:paraId="1373126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13731273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1373126D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1373126E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6F" w14:textId="77777777" w:rsidR="00AB312B" w:rsidRDefault="00AB312B"/>
        </w:tc>
        <w:tc>
          <w:tcPr>
            <w:tcW w:w="2736" w:type="dxa"/>
          </w:tcPr>
          <w:p w14:paraId="13731270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3731271" w14:textId="77777777" w:rsidR="00AB312B" w:rsidRDefault="00AB312B"/>
        </w:tc>
        <w:tc>
          <w:tcPr>
            <w:tcW w:w="2735" w:type="dxa"/>
          </w:tcPr>
          <w:p w14:paraId="13731272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3731274" w14:textId="77777777" w:rsidR="00854B57" w:rsidRDefault="00854B57" w:rsidP="00854B57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31277" w14:textId="77777777" w:rsidR="001000E2" w:rsidRDefault="001000E2">
      <w:pPr>
        <w:spacing w:before="0" w:after="0"/>
      </w:pPr>
      <w:r>
        <w:separator/>
      </w:r>
    </w:p>
  </w:endnote>
  <w:endnote w:type="continuationSeparator" w:id="0">
    <w:p w14:paraId="13731278" w14:textId="77777777" w:rsidR="001000E2" w:rsidRDefault="001000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B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C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2692A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E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31275" w14:textId="77777777" w:rsidR="001000E2" w:rsidRDefault="001000E2">
      <w:pPr>
        <w:spacing w:before="0" w:after="0"/>
      </w:pPr>
      <w:r>
        <w:separator/>
      </w:r>
    </w:p>
  </w:footnote>
  <w:footnote w:type="continuationSeparator" w:id="0">
    <w:p w14:paraId="13731276" w14:textId="77777777" w:rsidR="001000E2" w:rsidRDefault="001000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9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A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3127D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E56A8"/>
    <w:rsid w:val="001000E2"/>
    <w:rsid w:val="001353F3"/>
    <w:rsid w:val="00175F76"/>
    <w:rsid w:val="00181D24"/>
    <w:rsid w:val="00190FE0"/>
    <w:rsid w:val="001B41D0"/>
    <w:rsid w:val="001F1E94"/>
    <w:rsid w:val="0022692A"/>
    <w:rsid w:val="002D084C"/>
    <w:rsid w:val="002E3C7A"/>
    <w:rsid w:val="00306CD7"/>
    <w:rsid w:val="004215E8"/>
    <w:rsid w:val="004E45B5"/>
    <w:rsid w:val="004E7DF7"/>
    <w:rsid w:val="004F7C40"/>
    <w:rsid w:val="00596C29"/>
    <w:rsid w:val="005D5FF4"/>
    <w:rsid w:val="00681D7A"/>
    <w:rsid w:val="00703861"/>
    <w:rsid w:val="0075767E"/>
    <w:rsid w:val="00770E32"/>
    <w:rsid w:val="00806759"/>
    <w:rsid w:val="00834BD2"/>
    <w:rsid w:val="008433BA"/>
    <w:rsid w:val="00854B57"/>
    <w:rsid w:val="00891E88"/>
    <w:rsid w:val="00943208"/>
    <w:rsid w:val="009E149C"/>
    <w:rsid w:val="00A2618D"/>
    <w:rsid w:val="00A5569B"/>
    <w:rsid w:val="00A67AF0"/>
    <w:rsid w:val="00AB312B"/>
    <w:rsid w:val="00B56002"/>
    <w:rsid w:val="00B67144"/>
    <w:rsid w:val="00BA345E"/>
    <w:rsid w:val="00BA7A0F"/>
    <w:rsid w:val="00BB0EE1"/>
    <w:rsid w:val="00C41DD6"/>
    <w:rsid w:val="00C56526"/>
    <w:rsid w:val="00CA719B"/>
    <w:rsid w:val="00D43612"/>
    <w:rsid w:val="00DB5F4E"/>
    <w:rsid w:val="00E06956"/>
    <w:rsid w:val="00E509C5"/>
    <w:rsid w:val="00E65E24"/>
    <w:rsid w:val="00EA4764"/>
    <w:rsid w:val="00F5500E"/>
    <w:rsid w:val="00F6378A"/>
    <w:rsid w:val="00FA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731233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333078"/>
    <w:rsid w:val="008645D7"/>
    <w:rsid w:val="00C449D0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80C76-DCE1-4E09-B10F-FE60F04C2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cp:lastPrinted>2019-10-19T13:52:00Z</cp:lastPrinted>
  <dcterms:created xsi:type="dcterms:W3CDTF">2020-11-04T22:01:00Z</dcterms:created>
  <dcterms:modified xsi:type="dcterms:W3CDTF">2020-11-04T22:01:00Z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